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1EA08F30"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7C11AB" w:rsidRPr="007C11AB">
        <w:rPr>
          <w:rFonts w:ascii="Arial" w:hAnsi="Arial" w:cs="Arial"/>
          <w:b/>
          <w:sz w:val="22"/>
          <w:szCs w:val="22"/>
        </w:rPr>
        <w:t>S3-260189</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550A383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61F9">
        <w:rPr>
          <w:rFonts w:ascii="Arial" w:hAnsi="Arial"/>
          <w:b/>
          <w:lang w:val="en-US"/>
        </w:rPr>
        <w:t>Lenovo</w:t>
      </w:r>
    </w:p>
    <w:p w14:paraId="5D241433" w14:textId="066D494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61F9" w:rsidRPr="009D1EB1">
        <w:rPr>
          <w:rFonts w:ascii="Arial" w:hAnsi="Arial" w:cs="Arial"/>
          <w:b/>
          <w:bCs/>
        </w:rPr>
        <w:t>Full Nonce Counter</w:t>
      </w:r>
    </w:p>
    <w:p w14:paraId="4C27C06B" w14:textId="40F2949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48F280D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70FE2">
        <w:rPr>
          <w:rFonts w:ascii="Arial" w:hAnsi="Arial"/>
          <w:b/>
        </w:rPr>
        <w:t>4.1.1</w:t>
      </w:r>
    </w:p>
    <w:p w14:paraId="2286CD86" w14:textId="77777777" w:rsidR="00C022E3" w:rsidRDefault="00C022E3">
      <w:pPr>
        <w:pStyle w:val="Heading1"/>
      </w:pPr>
      <w:r>
        <w:t>1</w:t>
      </w:r>
      <w:r>
        <w:tab/>
        <w:t>Decision/action requested</w:t>
      </w:r>
    </w:p>
    <w:p w14:paraId="5679624C" w14:textId="77777777" w:rsidR="005761F9" w:rsidRDefault="005761F9" w:rsidP="005761F9">
      <w:r>
        <w:t xml:space="preserve">It is concluded that </w:t>
      </w:r>
      <w:proofErr w:type="gramStart"/>
      <w:r>
        <w:t>in order to</w:t>
      </w:r>
      <w:proofErr w:type="gramEnd"/>
      <w:r>
        <w:t xml:space="preserve"> lose track of Counter for the creating of nonce for encryption, the connection must be extremely bad, thus, transmission of the full Counter as suggested in c</w:t>
      </w:r>
      <w:r w:rsidRPr="009D1EB1">
        <w:t>lause 18.2.6 in 3GPP TS 33.501 [1]</w:t>
      </w:r>
      <w:r>
        <w:t xml:space="preserve"> which is the following, is unnecessary:</w:t>
      </w:r>
    </w:p>
    <w:p w14:paraId="09BCE1B8" w14:textId="77777777" w:rsidR="005761F9" w:rsidRPr="009D1EB1" w:rsidRDefault="005761F9" w:rsidP="005761F9">
      <w:pPr>
        <w:ind w:left="1134"/>
        <w:rPr>
          <w:i/>
          <w:iCs/>
          <w:lang w:eastAsia="ko-KR"/>
        </w:rPr>
      </w:pPr>
      <w:r w:rsidRPr="009D1EB1">
        <w:rPr>
          <w:i/>
          <w:iCs/>
          <w:lang w:eastAsia="ko-KR"/>
        </w:rPr>
        <w:t>To maintain synchronization even for large burst losses of XRM transformed packets, the full 64-bit counter is sent every time the 16-bit Least Significant Bit counter wraps. The counter is sent reliably on the corresponding HTTP/3 request QUIC stream.</w:t>
      </w:r>
    </w:p>
    <w:p w14:paraId="2E2BF6BC" w14:textId="77777777" w:rsidR="005761F9" w:rsidRDefault="005761F9" w:rsidP="005761F9">
      <w:r>
        <w:t>In case the connection fails to the extent of losing at least 65,536 transformed QUIC packets, it is recommended to terminate the session and restart a new one.</w:t>
      </w:r>
    </w:p>
    <w:p w14:paraId="6A67EFD8" w14:textId="77777777" w:rsidR="00C022E3" w:rsidRDefault="00C022E3">
      <w:pPr>
        <w:pStyle w:val="Heading1"/>
      </w:pPr>
      <w:r>
        <w:t>2</w:t>
      </w:r>
      <w:r>
        <w:tab/>
        <w:t>References</w:t>
      </w:r>
    </w:p>
    <w:p w14:paraId="20BE5365" w14:textId="77777777" w:rsidR="005761F9" w:rsidRPr="00D81942" w:rsidRDefault="005761F9" w:rsidP="005761F9">
      <w:pPr>
        <w:pStyle w:val="EX"/>
      </w:pPr>
      <w:r w:rsidRPr="00D81942">
        <w:t>[</w:t>
      </w:r>
      <w:r>
        <w:t>1</w:t>
      </w:r>
      <w:r w:rsidRPr="00D81942">
        <w:t>]</w:t>
      </w:r>
      <w:r w:rsidRPr="00D81942">
        <w:tab/>
        <w:t>3GPP TS </w:t>
      </w:r>
      <w:r>
        <w:t>33.501: "</w:t>
      </w:r>
      <w:r w:rsidRPr="0048574D">
        <w:t>Security architecture and procedures for 5G system</w:t>
      </w:r>
      <w:r>
        <w:t>"</w:t>
      </w:r>
    </w:p>
    <w:p w14:paraId="4091FBE5" w14:textId="77777777" w:rsidR="005761F9" w:rsidRDefault="005761F9" w:rsidP="005761F9">
      <w:pPr>
        <w:pStyle w:val="EX"/>
      </w:pPr>
      <w:r>
        <w:t>[2]</w:t>
      </w:r>
      <w:r>
        <w:tab/>
        <w:t>3GPP TS 29.561: "</w:t>
      </w:r>
      <w:r w:rsidRPr="00AC14B0">
        <w:t>5G System; Interworking between 5G Network and external Data Networks; Stage 3</w:t>
      </w:r>
      <w:r>
        <w:t>"</w:t>
      </w:r>
    </w:p>
    <w:p w14:paraId="6FE19FE0" w14:textId="77777777" w:rsidR="00C022E3" w:rsidRDefault="00C022E3">
      <w:pPr>
        <w:pStyle w:val="Heading1"/>
      </w:pPr>
      <w:r>
        <w:t>3</w:t>
      </w:r>
      <w:r>
        <w:tab/>
        <w:t>Rationale</w:t>
      </w:r>
    </w:p>
    <w:p w14:paraId="7CD8E8B3" w14:textId="77777777" w:rsidR="005761F9" w:rsidRDefault="005761F9" w:rsidP="005761F9">
      <w:r w:rsidRPr="009D1EB1">
        <w:t>Clause 18.2.6 in 3GPP TS 33.501 [1]</w:t>
      </w:r>
      <w:r>
        <w:t xml:space="preserve"> states:</w:t>
      </w:r>
    </w:p>
    <w:p w14:paraId="28642173" w14:textId="77777777" w:rsidR="005761F9" w:rsidRPr="009D1EB1" w:rsidRDefault="005761F9" w:rsidP="005761F9">
      <w:pPr>
        <w:ind w:left="1134"/>
        <w:rPr>
          <w:i/>
          <w:iCs/>
          <w:lang w:eastAsia="ko-KR"/>
        </w:rPr>
      </w:pPr>
      <w:r w:rsidRPr="009D1EB1">
        <w:rPr>
          <w:i/>
          <w:iCs/>
          <w:lang w:eastAsia="ko-KR"/>
        </w:rPr>
        <w:t>To maintain synchronization even for large burst losses of XRM transformed packets, the full 64-bit counter is sent every time the 16-bit Least Significant Bit counter wraps. The counter is sent reliably on the corresponding HTTP/3 request QUIC stream.</w:t>
      </w:r>
    </w:p>
    <w:p w14:paraId="24640D86" w14:textId="77777777" w:rsidR="005761F9" w:rsidRDefault="005761F9" w:rsidP="005761F9">
      <w:r>
        <w:t xml:space="preserve">The discussion paper is intended to </w:t>
      </w:r>
      <w:proofErr w:type="spellStart"/>
      <w:r>
        <w:t>analyze</w:t>
      </w:r>
      <w:proofErr w:type="spellEnd"/>
      <w:r>
        <w:t xml:space="preserve"> </w:t>
      </w:r>
      <w:r w:rsidRPr="00A76EE2">
        <w:t>the magnitude of XRM-transformed packet bursts required to justify such a synchronization.</w:t>
      </w:r>
    </w:p>
    <w:p w14:paraId="79DD2DF7" w14:textId="77777777" w:rsidR="00C022E3" w:rsidRDefault="00C022E3">
      <w:pPr>
        <w:pStyle w:val="Heading1"/>
      </w:pPr>
      <w:r>
        <w:t>4</w:t>
      </w:r>
      <w:r>
        <w:tab/>
        <w:t xml:space="preserve">Detailed </w:t>
      </w:r>
      <w:proofErr w:type="gramStart"/>
      <w:r>
        <w:t>proposal</w:t>
      </w:r>
      <w:proofErr w:type="gramEnd"/>
    </w:p>
    <w:p w14:paraId="36CED0FC" w14:textId="77777777" w:rsidR="005761F9" w:rsidRPr="009D1EB1" w:rsidRDefault="005761F9" w:rsidP="005761F9">
      <w:r>
        <w:t>The transformed QUIC packet is defined in Figure 22.3.4-1 of 3GPP TS 29.561 [2] as</w:t>
      </w:r>
    </w:p>
    <w:p w14:paraId="37341795" w14:textId="77777777" w:rsidR="005761F9" w:rsidRDefault="005761F9" w:rsidP="005761F9">
      <w:pPr>
        <w:pStyle w:val="PL"/>
        <w:ind w:left="284"/>
        <w:rPr>
          <w:sz w:val="20"/>
        </w:rPr>
      </w:pPr>
      <w:r>
        <w:rPr>
          <w:sz w:val="20"/>
        </w:rPr>
        <w:t>Transformed QUIC Packet {</w:t>
      </w:r>
    </w:p>
    <w:p w14:paraId="64798645" w14:textId="77777777" w:rsidR="005761F9" w:rsidRDefault="005761F9" w:rsidP="005761F9">
      <w:pPr>
        <w:pStyle w:val="PL"/>
        <w:ind w:left="284"/>
        <w:rPr>
          <w:sz w:val="20"/>
        </w:rPr>
      </w:pPr>
      <w:r>
        <w:rPr>
          <w:sz w:val="20"/>
        </w:rPr>
        <w:t xml:space="preserve">  Header Form (1) = 0,</w:t>
      </w:r>
    </w:p>
    <w:p w14:paraId="2520E86C" w14:textId="77777777" w:rsidR="005761F9" w:rsidRDefault="005761F9" w:rsidP="005761F9">
      <w:pPr>
        <w:pStyle w:val="PL"/>
        <w:ind w:left="284"/>
        <w:rPr>
          <w:sz w:val="20"/>
        </w:rPr>
      </w:pPr>
      <w:r>
        <w:rPr>
          <w:sz w:val="20"/>
        </w:rPr>
        <w:t xml:space="preserve">  Fixed Bit (1) = 1,</w:t>
      </w:r>
    </w:p>
    <w:p w14:paraId="7A814B87" w14:textId="77777777" w:rsidR="005761F9" w:rsidRDefault="005761F9" w:rsidP="005761F9">
      <w:pPr>
        <w:pStyle w:val="PL"/>
        <w:ind w:left="284"/>
        <w:rPr>
          <w:sz w:val="20"/>
        </w:rPr>
      </w:pPr>
      <w:r>
        <w:rPr>
          <w:sz w:val="20"/>
        </w:rPr>
        <w:t xml:space="preserve">  Spin Bit (1),</w:t>
      </w:r>
    </w:p>
    <w:p w14:paraId="4D3B6125" w14:textId="77777777" w:rsidR="005761F9" w:rsidRDefault="005761F9" w:rsidP="005761F9">
      <w:pPr>
        <w:pStyle w:val="PL"/>
        <w:ind w:left="284"/>
        <w:rPr>
          <w:sz w:val="20"/>
        </w:rPr>
      </w:pPr>
      <w:r>
        <w:rPr>
          <w:sz w:val="20"/>
        </w:rPr>
        <w:t xml:space="preserve">  Reserved Bits (2),</w:t>
      </w:r>
    </w:p>
    <w:p w14:paraId="7A0A9FE1" w14:textId="77777777" w:rsidR="005761F9" w:rsidRDefault="005761F9" w:rsidP="005761F9">
      <w:pPr>
        <w:pStyle w:val="PL"/>
        <w:ind w:left="284"/>
        <w:rPr>
          <w:sz w:val="20"/>
        </w:rPr>
      </w:pPr>
      <w:r>
        <w:rPr>
          <w:sz w:val="20"/>
        </w:rPr>
        <w:t xml:space="preserve">  Key Phase (1),</w:t>
      </w:r>
    </w:p>
    <w:p w14:paraId="04A479F8" w14:textId="77777777" w:rsidR="005761F9" w:rsidRDefault="005761F9" w:rsidP="005761F9">
      <w:pPr>
        <w:pStyle w:val="PL"/>
        <w:ind w:left="284"/>
        <w:rPr>
          <w:sz w:val="20"/>
        </w:rPr>
      </w:pPr>
      <w:r>
        <w:rPr>
          <w:sz w:val="20"/>
        </w:rPr>
        <w:t xml:space="preserve">  Packet Number Length (2),</w:t>
      </w:r>
    </w:p>
    <w:p w14:paraId="34E7E30E" w14:textId="77777777" w:rsidR="005761F9" w:rsidRDefault="005761F9" w:rsidP="005761F9">
      <w:pPr>
        <w:pStyle w:val="PL"/>
        <w:ind w:left="284"/>
        <w:rPr>
          <w:sz w:val="20"/>
        </w:rPr>
      </w:pPr>
      <w:r>
        <w:rPr>
          <w:sz w:val="20"/>
        </w:rPr>
        <w:t xml:space="preserve">  Destination Connection ID (</w:t>
      </w:r>
      <w:proofErr w:type="gramStart"/>
      <w:r>
        <w:rPr>
          <w:sz w:val="20"/>
        </w:rPr>
        <w:t>0..</w:t>
      </w:r>
      <w:proofErr w:type="gramEnd"/>
      <w:r>
        <w:rPr>
          <w:sz w:val="20"/>
        </w:rPr>
        <w:t>160),</w:t>
      </w:r>
    </w:p>
    <w:p w14:paraId="3EFE6042" w14:textId="77777777" w:rsidR="005761F9" w:rsidRDefault="005761F9" w:rsidP="005761F9">
      <w:pPr>
        <w:pStyle w:val="PL"/>
        <w:ind w:left="284"/>
        <w:rPr>
          <w:sz w:val="20"/>
        </w:rPr>
      </w:pPr>
      <w:r>
        <w:rPr>
          <w:sz w:val="20"/>
        </w:rPr>
        <w:t xml:space="preserve">  Length of Protected Media Related </w:t>
      </w:r>
      <w:proofErr w:type="gramStart"/>
      <w:r>
        <w:rPr>
          <w:sz w:val="20"/>
        </w:rPr>
        <w:t>Information(</w:t>
      </w:r>
      <w:proofErr w:type="gramEnd"/>
      <w:r>
        <w:rPr>
          <w:sz w:val="20"/>
        </w:rPr>
        <w:t>8),</w:t>
      </w:r>
    </w:p>
    <w:p w14:paraId="3FBFAB74" w14:textId="77777777" w:rsidR="005761F9" w:rsidRDefault="005761F9" w:rsidP="005761F9">
      <w:pPr>
        <w:pStyle w:val="PL"/>
        <w:ind w:left="284"/>
        <w:rPr>
          <w:sz w:val="20"/>
        </w:rPr>
      </w:pPr>
      <w:r>
        <w:rPr>
          <w:sz w:val="20"/>
        </w:rPr>
        <w:t xml:space="preserve">  [</w:t>
      </w:r>
      <w:r w:rsidRPr="00471756">
        <w:rPr>
          <w:sz w:val="20"/>
        </w:rPr>
        <w:t xml:space="preserve">Nonce </w:t>
      </w:r>
      <w:proofErr w:type="gramStart"/>
      <w:r w:rsidRPr="00471756">
        <w:rPr>
          <w:sz w:val="20"/>
        </w:rPr>
        <w:t>Counter</w:t>
      </w:r>
      <w:r>
        <w:rPr>
          <w:sz w:val="20"/>
        </w:rPr>
        <w:t>(</w:t>
      </w:r>
      <w:proofErr w:type="gramEnd"/>
      <w:r>
        <w:rPr>
          <w:sz w:val="20"/>
        </w:rPr>
        <w:t>16)],</w:t>
      </w:r>
    </w:p>
    <w:p w14:paraId="37215510" w14:textId="77777777" w:rsidR="005761F9" w:rsidRDefault="005761F9" w:rsidP="005761F9">
      <w:pPr>
        <w:pStyle w:val="PL"/>
        <w:ind w:left="284"/>
        <w:rPr>
          <w:sz w:val="20"/>
        </w:rPr>
      </w:pPr>
      <w:r>
        <w:rPr>
          <w:sz w:val="20"/>
        </w:rPr>
        <w:t xml:space="preserve">  [Protected Media Related Information (..)],</w:t>
      </w:r>
    </w:p>
    <w:p w14:paraId="14C90B13" w14:textId="77777777" w:rsidR="005761F9" w:rsidRDefault="005761F9" w:rsidP="005761F9">
      <w:pPr>
        <w:pStyle w:val="PL"/>
        <w:ind w:left="284"/>
        <w:rPr>
          <w:sz w:val="20"/>
        </w:rPr>
      </w:pPr>
      <w:r>
        <w:rPr>
          <w:sz w:val="20"/>
        </w:rPr>
        <w:t xml:space="preserve">  Packet Number (</w:t>
      </w:r>
      <w:proofErr w:type="gramStart"/>
      <w:r>
        <w:rPr>
          <w:sz w:val="20"/>
        </w:rPr>
        <w:t>8..</w:t>
      </w:r>
      <w:proofErr w:type="gramEnd"/>
      <w:r>
        <w:rPr>
          <w:sz w:val="20"/>
        </w:rPr>
        <w:t>32),</w:t>
      </w:r>
    </w:p>
    <w:p w14:paraId="7FBA9D95" w14:textId="77777777" w:rsidR="005761F9" w:rsidRDefault="005761F9" w:rsidP="005761F9">
      <w:pPr>
        <w:pStyle w:val="PL"/>
        <w:ind w:left="284"/>
        <w:rPr>
          <w:sz w:val="20"/>
        </w:rPr>
      </w:pPr>
      <w:r>
        <w:rPr>
          <w:sz w:val="20"/>
        </w:rPr>
        <w:t xml:space="preserve">  Packet Payload (</w:t>
      </w:r>
      <w:proofErr w:type="gramStart"/>
      <w:r>
        <w:rPr>
          <w:sz w:val="20"/>
        </w:rPr>
        <w:t>8..</w:t>
      </w:r>
      <w:proofErr w:type="gramEnd"/>
      <w:r>
        <w:rPr>
          <w:sz w:val="20"/>
        </w:rPr>
        <w:t>),</w:t>
      </w:r>
    </w:p>
    <w:p w14:paraId="353C5A7C" w14:textId="77777777" w:rsidR="005761F9" w:rsidRDefault="005761F9" w:rsidP="005761F9">
      <w:pPr>
        <w:pStyle w:val="PL"/>
        <w:ind w:left="284"/>
        <w:rPr>
          <w:sz w:val="20"/>
        </w:rPr>
      </w:pPr>
      <w:r>
        <w:rPr>
          <w:sz w:val="20"/>
        </w:rPr>
        <w:t>}</w:t>
      </w:r>
    </w:p>
    <w:p w14:paraId="67681C8A" w14:textId="77777777" w:rsidR="005761F9" w:rsidRDefault="005761F9" w:rsidP="005761F9">
      <w:pPr>
        <w:pStyle w:val="TF"/>
        <w:spacing w:before="120"/>
      </w:pPr>
      <w:r>
        <w:t>Figure 22.3.4</w:t>
      </w:r>
      <w:r>
        <w:rPr>
          <w:lang w:eastAsia="zh-CN"/>
        </w:rPr>
        <w:t>-</w:t>
      </w:r>
      <w:r>
        <w:t xml:space="preserve">1: Transformed QUIC short header packet defining </w:t>
      </w:r>
      <w:r>
        <w:rPr>
          <w:lang w:val="en-US"/>
        </w:rPr>
        <w:t>3GPP_MRI_AESCCM_8 packet transform</w:t>
      </w:r>
    </w:p>
    <w:p w14:paraId="201BBDA4" w14:textId="77777777" w:rsidR="005761F9" w:rsidRDefault="005761F9" w:rsidP="005761F9">
      <w:r>
        <w:lastRenderedPageBreak/>
        <w:t xml:space="preserve">Nonce Counter in Figure 22.3.4-1, is defined in clause 18.2.3 in 3GPP TS 33.501 [1] as </w:t>
      </w:r>
      <w:r w:rsidRPr="009D1EB1">
        <w:t>16-bit least significant bits of a 64-bit counter</w:t>
      </w:r>
      <w:r>
        <w:t xml:space="preserve"> and is incremented by one for each payload that is protected for a given Virtual Connection ID (VCID). The nonce that is used for the encryption, is calculated as </w:t>
      </w:r>
      <w:proofErr w:type="gramStart"/>
      <w:r>
        <w:t>96 bit</w:t>
      </w:r>
      <w:proofErr w:type="gramEnd"/>
      <w:r>
        <w:t xml:space="preserve"> value by concatenating 32-bit least significant bits of that given VCID with the </w:t>
      </w:r>
      <w:r>
        <w:rPr>
          <w:lang w:eastAsia="ko-KR"/>
        </w:rPr>
        <w:t>64-bit counter</w:t>
      </w:r>
      <w:r>
        <w:t>. The nonce containing 96 bits is shown in Figure 1.</w:t>
      </w:r>
    </w:p>
    <w:p w14:paraId="6346F872" w14:textId="77777777" w:rsidR="005761F9" w:rsidRPr="009D1EB1" w:rsidRDefault="005761F9" w:rsidP="005761F9">
      <w:pPr>
        <w:jc w:val="center"/>
      </w:pPr>
      <w:r>
        <w:object w:dxaOrig="11400" w:dyaOrig="620" w14:anchorId="39B02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25.7pt" o:ole="">
            <v:imagedata r:id="rId7" o:title=""/>
          </v:shape>
          <o:OLEObject Type="Embed" ProgID="Visio.Drawing.15" ShapeID="_x0000_i1025" DrawAspect="Content" ObjectID="_1831201119" r:id="rId8"/>
        </w:object>
      </w:r>
    </w:p>
    <w:p w14:paraId="34B60C46" w14:textId="77777777" w:rsidR="005761F9" w:rsidRDefault="005761F9" w:rsidP="005761F9">
      <w:pPr>
        <w:pStyle w:val="TF"/>
        <w:spacing w:before="120"/>
      </w:pPr>
      <w:r>
        <w:t>Figure 1: 96-bit nonce for encryption</w:t>
      </w:r>
    </w:p>
    <w:p w14:paraId="4701B19F" w14:textId="77777777" w:rsidR="005761F9" w:rsidRDefault="005761F9" w:rsidP="005761F9">
      <w:r>
        <w:t xml:space="preserve">Since the transmitted Nonce Counter is incremented by one for each transformed QUIC packet, it can be concluded from the configuration in Figure 1 that to lose track of the numbering for the transformed QUIC packet, the first bit of the counter(16..63) must not be predictable from the value of Nonce Counter in the transformed QUIC packet after loss of a number of transformed QUIC packets. Thus, the value of the Nonce Counter must have been at least wrapped around once. This means, the at least 2^16=65,536 transformed QUIC packets must have been lost </w:t>
      </w:r>
      <w:proofErr w:type="gramStart"/>
      <w:r>
        <w:t>in order to</w:t>
      </w:r>
      <w:proofErr w:type="gramEnd"/>
      <w:r>
        <w:t xml:space="preserve"> fail correct creation of the nonce for the encryption due to </w:t>
      </w:r>
      <w:r w:rsidRPr="009F1265">
        <w:t>unpredictability</w:t>
      </w:r>
      <w:r>
        <w:t xml:space="preserve"> of value for the counter.</w:t>
      </w:r>
    </w:p>
    <w:p w14:paraId="35394F26" w14:textId="7B490DE2" w:rsidR="00C022E3" w:rsidRDefault="005761F9" w:rsidP="005761F9">
      <w:pPr>
        <w:rPr>
          <w:i/>
        </w:rPr>
      </w:pPr>
      <w:r>
        <w:t>Loss of at least 65,536 transformed QUIC packets indicates severe problem in the connection. 3GPP percentage requirements for loss of packets are typically less than 1% in non-critical cases whilst being less than 0.1% for mission critical cases.</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1AE9" w14:textId="77777777" w:rsidR="00FA363F" w:rsidRDefault="00FA363F">
      <w:r>
        <w:separator/>
      </w:r>
    </w:p>
  </w:endnote>
  <w:endnote w:type="continuationSeparator" w:id="0">
    <w:p w14:paraId="579B0392" w14:textId="77777777" w:rsidR="00FA363F" w:rsidRDefault="00FA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2BA4" w14:textId="77777777" w:rsidR="00FA363F" w:rsidRDefault="00FA363F">
      <w:r>
        <w:separator/>
      </w:r>
    </w:p>
  </w:footnote>
  <w:footnote w:type="continuationSeparator" w:id="0">
    <w:p w14:paraId="3C708661" w14:textId="77777777" w:rsidR="00FA363F" w:rsidRDefault="00FA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33DFF"/>
    <w:rsid w:val="000413F1"/>
    <w:rsid w:val="00046389"/>
    <w:rsid w:val="00067A9C"/>
    <w:rsid w:val="00074722"/>
    <w:rsid w:val="000819D8"/>
    <w:rsid w:val="000934A6"/>
    <w:rsid w:val="000A2C6C"/>
    <w:rsid w:val="000A4660"/>
    <w:rsid w:val="000B1F1D"/>
    <w:rsid w:val="000D1B5B"/>
    <w:rsid w:val="0010401F"/>
    <w:rsid w:val="00110554"/>
    <w:rsid w:val="00112FC3"/>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70FE2"/>
    <w:rsid w:val="002A1857"/>
    <w:rsid w:val="002C7F38"/>
    <w:rsid w:val="0030628A"/>
    <w:rsid w:val="00343D42"/>
    <w:rsid w:val="0035122B"/>
    <w:rsid w:val="00353451"/>
    <w:rsid w:val="00371032"/>
    <w:rsid w:val="00371B44"/>
    <w:rsid w:val="003875BB"/>
    <w:rsid w:val="003A1A21"/>
    <w:rsid w:val="003C122B"/>
    <w:rsid w:val="003C5A97"/>
    <w:rsid w:val="003C7A04"/>
    <w:rsid w:val="003D1DF8"/>
    <w:rsid w:val="003D40C7"/>
    <w:rsid w:val="003F52B2"/>
    <w:rsid w:val="003F6E74"/>
    <w:rsid w:val="00413068"/>
    <w:rsid w:val="004363BC"/>
    <w:rsid w:val="00440414"/>
    <w:rsid w:val="0044154B"/>
    <w:rsid w:val="004558E9"/>
    <w:rsid w:val="0045777E"/>
    <w:rsid w:val="004959AC"/>
    <w:rsid w:val="004B3753"/>
    <w:rsid w:val="004C31D2"/>
    <w:rsid w:val="004D1A69"/>
    <w:rsid w:val="004D55C2"/>
    <w:rsid w:val="004F3275"/>
    <w:rsid w:val="00521131"/>
    <w:rsid w:val="00527C0B"/>
    <w:rsid w:val="005410F6"/>
    <w:rsid w:val="005729C4"/>
    <w:rsid w:val="00575466"/>
    <w:rsid w:val="005761F9"/>
    <w:rsid w:val="005769DE"/>
    <w:rsid w:val="00584BF1"/>
    <w:rsid w:val="0059227B"/>
    <w:rsid w:val="005B0966"/>
    <w:rsid w:val="005B5529"/>
    <w:rsid w:val="005B795D"/>
    <w:rsid w:val="005E4005"/>
    <w:rsid w:val="005E4CF5"/>
    <w:rsid w:val="0060514A"/>
    <w:rsid w:val="00613820"/>
    <w:rsid w:val="00631DDE"/>
    <w:rsid w:val="00652248"/>
    <w:rsid w:val="00653D23"/>
    <w:rsid w:val="00657A26"/>
    <w:rsid w:val="00657B80"/>
    <w:rsid w:val="00675B3C"/>
    <w:rsid w:val="0069495C"/>
    <w:rsid w:val="006A0F8B"/>
    <w:rsid w:val="006D340A"/>
    <w:rsid w:val="006F1D0F"/>
    <w:rsid w:val="00715A1D"/>
    <w:rsid w:val="0075586E"/>
    <w:rsid w:val="00760BB0"/>
    <w:rsid w:val="0076157A"/>
    <w:rsid w:val="00784593"/>
    <w:rsid w:val="007A00EF"/>
    <w:rsid w:val="007B19EA"/>
    <w:rsid w:val="007C0A2D"/>
    <w:rsid w:val="007C11AB"/>
    <w:rsid w:val="007C27B0"/>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66D47"/>
    <w:rsid w:val="00992312"/>
    <w:rsid w:val="009B53DA"/>
    <w:rsid w:val="009C0DED"/>
    <w:rsid w:val="00A0116C"/>
    <w:rsid w:val="00A259CD"/>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C022E3"/>
    <w:rsid w:val="00C3159B"/>
    <w:rsid w:val="00C4712D"/>
    <w:rsid w:val="00C555C9"/>
    <w:rsid w:val="00C66911"/>
    <w:rsid w:val="00C94F55"/>
    <w:rsid w:val="00CA7D62"/>
    <w:rsid w:val="00CB07A8"/>
    <w:rsid w:val="00CD4A57"/>
    <w:rsid w:val="00CF17DF"/>
    <w:rsid w:val="00CF3A76"/>
    <w:rsid w:val="00D01847"/>
    <w:rsid w:val="00D138F3"/>
    <w:rsid w:val="00D33604"/>
    <w:rsid w:val="00D373F3"/>
    <w:rsid w:val="00D37B08"/>
    <w:rsid w:val="00D42490"/>
    <w:rsid w:val="00D437FF"/>
    <w:rsid w:val="00D5130C"/>
    <w:rsid w:val="00D62265"/>
    <w:rsid w:val="00D8512E"/>
    <w:rsid w:val="00DA1E58"/>
    <w:rsid w:val="00DE4EF2"/>
    <w:rsid w:val="00DF2C0E"/>
    <w:rsid w:val="00E04DB6"/>
    <w:rsid w:val="00E06FFB"/>
    <w:rsid w:val="00E1773F"/>
    <w:rsid w:val="00E30155"/>
    <w:rsid w:val="00E66328"/>
    <w:rsid w:val="00E84460"/>
    <w:rsid w:val="00E91FE1"/>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XCar">
    <w:name w:val="EX Car"/>
    <w:link w:val="EX"/>
    <w:qFormat/>
    <w:locked/>
    <w:rsid w:val="005761F9"/>
    <w:rPr>
      <w:rFonts w:ascii="Times New Roman" w:hAnsi="Times New Roman"/>
      <w:lang w:eastAsia="en-US"/>
    </w:rPr>
  </w:style>
  <w:style w:type="character" w:customStyle="1" w:styleId="PLChar">
    <w:name w:val="PL Char"/>
    <w:link w:val="PL"/>
    <w:qFormat/>
    <w:locked/>
    <w:rsid w:val="005761F9"/>
    <w:rPr>
      <w:rFonts w:ascii="Courier New" w:hAnsi="Courier New"/>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761F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554</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3492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cp:revision>
  <cp:lastPrinted>1900-01-01T08:00:00Z</cp:lastPrinted>
  <dcterms:created xsi:type="dcterms:W3CDTF">2026-01-29T13:12:00Z</dcterms:created>
  <dcterms:modified xsi:type="dcterms:W3CDTF">2026-01-29T13:12:00Z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